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BB0" w:rsidRPr="00887BB0" w:rsidRDefault="00887BB0" w:rsidP="00887B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87BB0">
        <w:rPr>
          <w:rFonts w:ascii="Times New Roman" w:hAnsi="Times New Roman" w:cs="Times New Roman"/>
          <w:sz w:val="24"/>
          <w:szCs w:val="24"/>
          <w:u w:val="single"/>
        </w:rPr>
        <w:t>Isabel MASON</w:t>
      </w:r>
      <w:r w:rsidRPr="00887BB0">
        <w:rPr>
          <w:rFonts w:ascii="Times New Roman" w:hAnsi="Times New Roman" w:cs="Times New Roman"/>
          <w:sz w:val="24"/>
          <w:szCs w:val="24"/>
        </w:rPr>
        <w:t xml:space="preserve">     (fl.1503)</w:t>
      </w:r>
    </w:p>
    <w:p w:rsidR="00887BB0" w:rsidRPr="00887BB0" w:rsidRDefault="00887BB0" w:rsidP="00887B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87BB0">
        <w:rPr>
          <w:rFonts w:ascii="Times New Roman" w:hAnsi="Times New Roman" w:cs="Times New Roman"/>
          <w:sz w:val="24"/>
          <w:szCs w:val="24"/>
        </w:rPr>
        <w:t>of Cromer, Norfolk.</w:t>
      </w:r>
    </w:p>
    <w:p w:rsidR="00887BB0" w:rsidRPr="00887BB0" w:rsidRDefault="00887BB0" w:rsidP="00887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BB0" w:rsidRPr="00887BB0" w:rsidRDefault="00887BB0" w:rsidP="00887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BB0" w:rsidRPr="00887BB0" w:rsidRDefault="00887BB0" w:rsidP="00887B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87BB0">
        <w:rPr>
          <w:rFonts w:ascii="Times New Roman" w:hAnsi="Times New Roman" w:cs="Times New Roman"/>
          <w:sz w:val="24"/>
          <w:szCs w:val="24"/>
        </w:rPr>
        <w:t>= Nicholas.</w:t>
      </w:r>
    </w:p>
    <w:p w:rsidR="00887BB0" w:rsidRPr="00887BB0" w:rsidRDefault="00887BB0" w:rsidP="00887B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87BB0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887BB0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887BB0">
        <w:rPr>
          <w:rFonts w:ascii="Times New Roman" w:hAnsi="Times New Roman" w:cs="Times New Roman"/>
          <w:sz w:val="24"/>
          <w:szCs w:val="24"/>
        </w:rPr>
        <w:t xml:space="preserve">  Cat. Ref. NCC will register, Popy 243)</w:t>
      </w:r>
    </w:p>
    <w:p w:rsidR="00887BB0" w:rsidRPr="00887BB0" w:rsidRDefault="00887BB0" w:rsidP="00887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BB0" w:rsidRPr="00887BB0" w:rsidRDefault="00887BB0" w:rsidP="00887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BB0" w:rsidRPr="00887BB0" w:rsidRDefault="00887BB0" w:rsidP="00887B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87BB0">
        <w:rPr>
          <w:rFonts w:ascii="Times New Roman" w:hAnsi="Times New Roman" w:cs="Times New Roman"/>
          <w:sz w:val="24"/>
          <w:szCs w:val="24"/>
        </w:rPr>
        <w:tab/>
        <w:t>1503</w:t>
      </w:r>
      <w:r w:rsidRPr="00887BB0">
        <w:rPr>
          <w:rFonts w:ascii="Times New Roman" w:hAnsi="Times New Roman" w:cs="Times New Roman"/>
          <w:sz w:val="24"/>
          <w:szCs w:val="24"/>
        </w:rPr>
        <w:tab/>
        <w:t>She made her Will.    (ibid.)</w:t>
      </w:r>
    </w:p>
    <w:p w:rsidR="00887BB0" w:rsidRPr="00887BB0" w:rsidRDefault="00887BB0" w:rsidP="00887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BB0" w:rsidRPr="00887BB0" w:rsidRDefault="00887BB0" w:rsidP="00887B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BB0" w:rsidRPr="00CB3086" w:rsidRDefault="00887BB0" w:rsidP="00887BB0">
      <w:pPr>
        <w:pStyle w:val="NoSpacing"/>
      </w:pPr>
      <w:r w:rsidRPr="00887BB0">
        <w:rPr>
          <w:rFonts w:ascii="Times New Roman" w:hAnsi="Times New Roman" w:cs="Times New Roman"/>
          <w:sz w:val="24"/>
          <w:szCs w:val="24"/>
        </w:rPr>
        <w:t>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BB0" w:rsidRDefault="00887BB0" w:rsidP="00564E3C">
      <w:pPr>
        <w:spacing w:after="0" w:line="240" w:lineRule="auto"/>
      </w:pPr>
      <w:r>
        <w:separator/>
      </w:r>
    </w:p>
  </w:endnote>
  <w:endnote w:type="continuationSeparator" w:id="0">
    <w:p w:rsidR="00887BB0" w:rsidRDefault="00887BB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87BB0">
      <w:rPr>
        <w:rFonts w:ascii="Times New Roman" w:hAnsi="Times New Roman" w:cs="Times New Roman"/>
        <w:noProof/>
        <w:sz w:val="24"/>
        <w:szCs w:val="24"/>
      </w:rPr>
      <w:t>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BB0" w:rsidRDefault="00887BB0" w:rsidP="00564E3C">
      <w:pPr>
        <w:spacing w:after="0" w:line="240" w:lineRule="auto"/>
      </w:pPr>
      <w:r>
        <w:separator/>
      </w:r>
    </w:p>
  </w:footnote>
  <w:footnote w:type="continuationSeparator" w:id="0">
    <w:p w:rsidR="00887BB0" w:rsidRDefault="00887BB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BB0"/>
    <w:rsid w:val="00372DC6"/>
    <w:rsid w:val="00564E3C"/>
    <w:rsid w:val="0064591D"/>
    <w:rsid w:val="00887BB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A2C12F-0CDA-4ABC-8C34-8F4C2CC1B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887B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2016-01-05T19:57:00Z</dcterms:created>
  <dcterms:modified xsi:type="dcterms:W3CDTF">2016-01-05T19:59:00Z</dcterms:modified>
</cp:coreProperties>
</file>